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C9B" w:rsidRPr="00E61386" w:rsidRDefault="00956C9B" w:rsidP="00A5344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noProof/>
          <w:lang w:eastAsia="ru-RU"/>
        </w:rPr>
        <w:pict>
          <v:rect id="_x0000_s1026" style="position:absolute;left:0;text-align:left;margin-left:418.2pt;margin-top:-1.2pt;width:62.25pt;height:21pt;z-index:251658240">
            <v:textbox>
              <w:txbxContent>
                <w:p w:rsidR="00956C9B" w:rsidRPr="00A53449" w:rsidRDefault="00956C9B">
                  <w:pP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</w:pPr>
                  <w:r w:rsidRPr="00A53449"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ПРО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val="uk-UA"/>
                    </w:rPr>
                    <w:t>ЕКТ</w:t>
                  </w:r>
                </w:p>
              </w:txbxContent>
            </v:textbox>
          </v:rect>
        </w:pict>
      </w:r>
      <w:r w:rsidRPr="00E61386">
        <w:rPr>
          <w:rFonts w:ascii="Times New Roman" w:hAnsi="Times New Roman"/>
          <w:sz w:val="24"/>
          <w:szCs w:val="24"/>
          <w:lang w:eastAsia="ru-RU"/>
        </w:rPr>
        <w:t>ПРОЕКТ</w:t>
      </w:r>
    </w:p>
    <w:p w:rsidR="00956C9B" w:rsidRDefault="00956C9B" w:rsidP="00A5344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:rsidR="00956C9B" w:rsidRPr="00EC444B" w:rsidRDefault="00956C9B" w:rsidP="008E086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230F51">
        <w:rPr>
          <w:rFonts w:ascii="Times New Roman" w:hAnsi="Times New Roman"/>
          <w:sz w:val="24"/>
          <w:szCs w:val="24"/>
          <w:lang w:val="uk-UA" w:eastAsia="ru-RU"/>
        </w:rPr>
        <w:object w:dxaOrig="557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37.5pt" o:ole="" fillcolor="window">
            <v:imagedata r:id="rId6" o:title=""/>
          </v:shape>
          <o:OLEObject Type="Embed" ProgID="Word.Picture.8" ShapeID="_x0000_i1025" DrawAspect="Content" ObjectID="_1436013952" r:id="rId7"/>
        </w:object>
      </w: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EC444B">
        <w:rPr>
          <w:rFonts w:ascii="Times New Roman" w:hAnsi="Times New Roman"/>
          <w:b/>
          <w:sz w:val="16"/>
          <w:szCs w:val="16"/>
          <w:lang w:val="uk-UA"/>
        </w:rPr>
        <w:t>У К Р А Ї Н А</w:t>
      </w: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EC444B">
        <w:rPr>
          <w:rFonts w:ascii="Times New Roman" w:hAnsi="Times New Roman"/>
          <w:b/>
          <w:bCs/>
          <w:sz w:val="24"/>
          <w:szCs w:val="24"/>
          <w:lang w:val="uk-UA"/>
        </w:rPr>
        <w:t>ВАСИЛІВСЬКА   РАЙОННА  РАДА</w:t>
      </w: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C444B">
        <w:rPr>
          <w:rFonts w:ascii="Times New Roman" w:hAnsi="Times New Roman"/>
          <w:b/>
          <w:bCs/>
          <w:sz w:val="24"/>
          <w:szCs w:val="24"/>
          <w:lang w:val="uk-UA"/>
        </w:rPr>
        <w:t>ЗАПОРІЗЬКОЇ ОБЛАСТІ</w:t>
      </w: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C444B">
        <w:rPr>
          <w:rFonts w:ascii="Times New Roman" w:hAnsi="Times New Roman"/>
          <w:b/>
          <w:sz w:val="24"/>
          <w:szCs w:val="24"/>
          <w:lang w:val="uk-UA"/>
        </w:rPr>
        <w:t>шостого скликання</w:t>
      </w: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C444B">
        <w:rPr>
          <w:rFonts w:ascii="Times New Roman" w:hAnsi="Times New Roman"/>
          <w:b/>
          <w:sz w:val="24"/>
          <w:szCs w:val="24"/>
          <w:lang w:val="uk-UA"/>
        </w:rPr>
        <w:t xml:space="preserve">двадцять </w:t>
      </w:r>
      <w:r>
        <w:rPr>
          <w:rFonts w:ascii="Times New Roman" w:hAnsi="Times New Roman"/>
          <w:b/>
          <w:sz w:val="24"/>
          <w:szCs w:val="24"/>
          <w:lang w:val="uk-UA"/>
        </w:rPr>
        <w:t>шоста</w:t>
      </w:r>
      <w:r w:rsidRPr="00EC444B">
        <w:rPr>
          <w:rFonts w:ascii="Times New Roman" w:hAnsi="Times New Roman"/>
          <w:b/>
          <w:sz w:val="24"/>
          <w:szCs w:val="24"/>
          <w:lang w:val="uk-UA"/>
        </w:rPr>
        <w:t xml:space="preserve"> сесія</w:t>
      </w: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bCs/>
          <w:lang w:val="uk-UA"/>
        </w:rPr>
      </w:pPr>
      <w:r w:rsidRPr="00EC444B">
        <w:rPr>
          <w:rFonts w:ascii="Times New Roman" w:hAnsi="Times New Roman"/>
          <w:bCs/>
          <w:lang w:val="uk-UA"/>
        </w:rPr>
        <w:t>(позачергова)</w:t>
      </w: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b/>
          <w:bCs/>
          <w:lang w:val="uk-UA"/>
        </w:rPr>
      </w:pPr>
    </w:p>
    <w:p w:rsidR="00956C9B" w:rsidRPr="001B5A1E" w:rsidRDefault="00956C9B" w:rsidP="0083786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1B5A1E">
        <w:rPr>
          <w:rFonts w:ascii="Times New Roman" w:hAnsi="Times New Roman"/>
          <w:b/>
          <w:bCs/>
          <w:sz w:val="24"/>
          <w:szCs w:val="24"/>
          <w:lang w:val="uk-UA"/>
        </w:rPr>
        <w:t>Р  І  Ш  Е  Н  Н  Я</w:t>
      </w:r>
    </w:p>
    <w:p w:rsidR="00956C9B" w:rsidRPr="00EC444B" w:rsidRDefault="00956C9B" w:rsidP="0083786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956C9B" w:rsidRPr="00EC444B" w:rsidRDefault="00956C9B" w:rsidP="008378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__________  </w:t>
      </w:r>
      <w:r w:rsidRPr="00EC444B">
        <w:rPr>
          <w:rFonts w:ascii="Times New Roman" w:hAnsi="Times New Roman"/>
          <w:sz w:val="28"/>
          <w:szCs w:val="28"/>
          <w:lang w:val="uk-UA"/>
        </w:rPr>
        <w:t>2013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C444B">
        <w:rPr>
          <w:rFonts w:ascii="Times New Roman" w:hAnsi="Times New Roman"/>
          <w:sz w:val="28"/>
          <w:szCs w:val="28"/>
          <w:lang w:val="uk-UA"/>
        </w:rPr>
        <w:t xml:space="preserve">р. 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№ ___</w:t>
      </w:r>
    </w:p>
    <w:p w:rsidR="00956C9B" w:rsidRPr="00EC444B" w:rsidRDefault="00956C9B" w:rsidP="0083786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75E39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комунального закладу </w:t>
      </w:r>
      <w:r w:rsidRPr="00E75E39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Науково-методичний центр</w:t>
      </w:r>
      <w:r w:rsidRPr="00E75E39">
        <w:rPr>
          <w:rFonts w:ascii="Times New Roman" w:hAnsi="Times New Roman"/>
          <w:sz w:val="28"/>
          <w:szCs w:val="28"/>
          <w:lang w:val="uk-UA"/>
        </w:rPr>
        <w:t>» Василівської районної ради Запорізької області</w:t>
      </w:r>
    </w:p>
    <w:p w:rsidR="00956C9B" w:rsidRPr="00E75E39" w:rsidRDefault="00956C9B" w:rsidP="008378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Відповідно до 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 xml:space="preserve"> Наказу Міністерства освіти і науки  № 1119 від 08.12.2008р.</w:t>
      </w:r>
      <w:r w:rsidRPr="0089119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вимог Бюджетного кодексу України від 08.07.2010 р. № 2456-</w:t>
      </w:r>
      <w:r w:rsidRPr="008911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VI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75E39">
        <w:rPr>
          <w:rFonts w:ascii="Times New Roman" w:hAnsi="Times New Roman"/>
          <w:sz w:val="28"/>
          <w:szCs w:val="28"/>
          <w:lang w:val="uk-UA"/>
        </w:rPr>
        <w:t>Василівська районна рада</w:t>
      </w:r>
    </w:p>
    <w:p w:rsidR="00956C9B" w:rsidRPr="00E75E39" w:rsidRDefault="00956C9B" w:rsidP="008378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75E39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956C9B" w:rsidRPr="00E75E39" w:rsidRDefault="00956C9B" w:rsidP="0083786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  <w:r w:rsidRPr="00E75E39">
        <w:rPr>
          <w:rFonts w:ascii="Times New Roman" w:hAnsi="Times New Roman"/>
          <w:sz w:val="28"/>
          <w:szCs w:val="28"/>
          <w:lang w:val="uk-UA"/>
        </w:rPr>
        <w:t>1. Створити  комунальний заклад «</w:t>
      </w:r>
      <w:r>
        <w:rPr>
          <w:rFonts w:ascii="Times New Roman" w:hAnsi="Times New Roman"/>
          <w:sz w:val="28"/>
          <w:szCs w:val="28"/>
          <w:lang w:val="uk-UA"/>
        </w:rPr>
        <w:t>Науково-методичний центр</w:t>
      </w:r>
      <w:r w:rsidRPr="00E75E39">
        <w:rPr>
          <w:rFonts w:ascii="Times New Roman" w:hAnsi="Times New Roman"/>
          <w:sz w:val="28"/>
          <w:szCs w:val="28"/>
          <w:lang w:val="uk-UA"/>
        </w:rPr>
        <w:t>» Василівської районної ради Запорізької області.</w:t>
      </w:r>
    </w:p>
    <w:p w:rsidR="00956C9B" w:rsidRPr="00E75E39" w:rsidRDefault="00956C9B" w:rsidP="00837867">
      <w:p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>2. Затвердити Статут комунального закладу «</w:t>
      </w:r>
      <w:r>
        <w:rPr>
          <w:rFonts w:ascii="Times New Roman" w:hAnsi="Times New Roman"/>
          <w:sz w:val="28"/>
          <w:szCs w:val="28"/>
          <w:lang w:val="uk-UA"/>
        </w:rPr>
        <w:t>Науково-методичний центр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» Василівської районної ради Запорізької області </w:t>
      </w: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>(додається).</w:t>
      </w:r>
    </w:p>
    <w:p w:rsidR="00956C9B" w:rsidRPr="00E75E39" w:rsidRDefault="00956C9B" w:rsidP="00837867">
      <w:pPr>
        <w:spacing w:after="0" w:line="240" w:lineRule="auto"/>
        <w:ind w:left="357" w:firstLine="346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>3. Затвердити структуру комунального закладу «</w:t>
      </w:r>
      <w:r>
        <w:rPr>
          <w:rFonts w:ascii="Times New Roman" w:hAnsi="Times New Roman"/>
          <w:sz w:val="28"/>
          <w:szCs w:val="28"/>
          <w:lang w:val="uk-UA"/>
        </w:rPr>
        <w:t>Науково-методичний центр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» Василівської районної ради Запорізької області </w:t>
      </w: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>(додається).</w:t>
      </w:r>
    </w:p>
    <w:p w:rsidR="00956C9B" w:rsidRPr="00E75E39" w:rsidRDefault="00956C9B" w:rsidP="00837867">
      <w:pPr>
        <w:spacing w:after="0" w:line="240" w:lineRule="auto"/>
        <w:ind w:firstLine="357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</w:p>
    <w:p w:rsidR="00956C9B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4. Призначити </w:t>
      </w: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директора</w:t>
      </w: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 комунального закладу «</w:t>
      </w:r>
      <w:r>
        <w:rPr>
          <w:rFonts w:ascii="Times New Roman" w:hAnsi="Times New Roman"/>
          <w:sz w:val="28"/>
          <w:szCs w:val="28"/>
          <w:lang w:val="uk-UA"/>
        </w:rPr>
        <w:t>Науково-методичний центр</w:t>
      </w:r>
      <w:r w:rsidRPr="00E75E39">
        <w:rPr>
          <w:rFonts w:ascii="Times New Roman" w:hAnsi="Times New Roman"/>
          <w:sz w:val="28"/>
          <w:szCs w:val="28"/>
          <w:lang w:val="uk-UA"/>
        </w:rPr>
        <w:t>» Василівської районної ради Запорізької о</w:t>
      </w:r>
      <w:r>
        <w:rPr>
          <w:rFonts w:ascii="Times New Roman" w:hAnsi="Times New Roman"/>
          <w:sz w:val="28"/>
          <w:szCs w:val="28"/>
          <w:lang w:val="uk-UA"/>
        </w:rPr>
        <w:t>бласті.</w:t>
      </w:r>
    </w:p>
    <w:p w:rsidR="00956C9B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 Голові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 районної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укласти контракт із директором </w:t>
      </w: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>комунального закладу «</w:t>
      </w:r>
      <w:r>
        <w:rPr>
          <w:rFonts w:ascii="Times New Roman" w:hAnsi="Times New Roman"/>
          <w:sz w:val="28"/>
          <w:szCs w:val="28"/>
          <w:lang w:val="uk-UA"/>
        </w:rPr>
        <w:t>Науково-методичний центр</w:t>
      </w:r>
      <w:r w:rsidRPr="00E75E39">
        <w:rPr>
          <w:rFonts w:ascii="Times New Roman" w:hAnsi="Times New Roman"/>
          <w:sz w:val="28"/>
          <w:szCs w:val="28"/>
          <w:lang w:val="uk-UA"/>
        </w:rPr>
        <w:t>» Василівської районної ради Запорізької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6. Директору</w:t>
      </w: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 xml:space="preserve"> комунального закладу «</w:t>
      </w:r>
      <w:r>
        <w:rPr>
          <w:rFonts w:ascii="Times New Roman" w:hAnsi="Times New Roman"/>
          <w:sz w:val="28"/>
          <w:szCs w:val="28"/>
          <w:lang w:val="uk-UA"/>
        </w:rPr>
        <w:t>Науково-методичний центр</w:t>
      </w:r>
      <w:r w:rsidRPr="00E75E39">
        <w:rPr>
          <w:rFonts w:ascii="Times New Roman" w:hAnsi="Times New Roman"/>
          <w:sz w:val="28"/>
          <w:szCs w:val="28"/>
          <w:lang w:val="uk-UA"/>
        </w:rPr>
        <w:t>» Василівської районної ради Запорізької області:</w:t>
      </w: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E75E39">
        <w:rPr>
          <w:rFonts w:ascii="Times New Roman" w:hAnsi="Times New Roman"/>
          <w:sz w:val="28"/>
          <w:szCs w:val="28"/>
          <w:lang w:val="uk-UA"/>
        </w:rPr>
        <w:t xml:space="preserve">.1. Зареєструвати Статут комунального закладу відповідно до діючого законодавства та здійснити всі організаційні заходи пов’язані зі створенням </w:t>
      </w:r>
      <w:r>
        <w:rPr>
          <w:rFonts w:ascii="Times New Roman" w:hAnsi="Times New Roman"/>
          <w:sz w:val="28"/>
          <w:szCs w:val="28"/>
          <w:lang w:val="uk-UA"/>
        </w:rPr>
        <w:t>комунального закладу «Науково-методичний центр»</w:t>
      </w:r>
      <w:r w:rsidRPr="00E75E39">
        <w:rPr>
          <w:rFonts w:ascii="Times New Roman" w:hAnsi="Times New Roman"/>
          <w:sz w:val="28"/>
          <w:szCs w:val="28"/>
          <w:lang w:val="uk-UA"/>
        </w:rPr>
        <w:t>.</w:t>
      </w: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6C9B" w:rsidRPr="00E75E3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Pr="00E75E39">
        <w:rPr>
          <w:rFonts w:ascii="Times New Roman" w:hAnsi="Times New Roman"/>
          <w:sz w:val="28"/>
          <w:szCs w:val="28"/>
          <w:lang w:val="uk-UA"/>
        </w:rPr>
        <w:t>.2. Після реєстрації Статуту надати його копію до виконавчого апарату районної ради.</w:t>
      </w:r>
    </w:p>
    <w:p w:rsidR="00956C9B" w:rsidRPr="00E75E39" w:rsidRDefault="00956C9B" w:rsidP="00837867">
      <w:pPr>
        <w:spacing w:after="0" w:line="240" w:lineRule="auto"/>
        <w:ind w:firstLine="357"/>
        <w:jc w:val="both"/>
        <w:rPr>
          <w:rFonts w:ascii="Times New Roman" w:hAnsi="Times New Roman"/>
          <w:b/>
          <w:iCs/>
          <w:color w:val="000000"/>
          <w:sz w:val="28"/>
          <w:szCs w:val="28"/>
          <w:lang w:val="uk-UA"/>
        </w:rPr>
      </w:pPr>
    </w:p>
    <w:p w:rsidR="00956C9B" w:rsidRPr="00EC444B" w:rsidRDefault="00956C9B" w:rsidP="008911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iCs/>
          <w:color w:val="000000"/>
          <w:sz w:val="28"/>
          <w:szCs w:val="28"/>
          <w:lang w:val="uk-UA"/>
        </w:rPr>
        <w:t>7</w:t>
      </w:r>
      <w:r w:rsidRPr="00E75E39">
        <w:rPr>
          <w:rFonts w:ascii="Times New Roman" w:hAnsi="Times New Roman"/>
          <w:iCs/>
          <w:color w:val="000000"/>
          <w:sz w:val="28"/>
          <w:szCs w:val="28"/>
          <w:lang w:val="uk-UA"/>
        </w:rPr>
        <w:t>.</w:t>
      </w:r>
      <w:r w:rsidRPr="00E75E39">
        <w:rPr>
          <w:rFonts w:ascii="Times New Roman" w:hAnsi="Times New Roman"/>
          <w:b/>
          <w:iCs/>
          <w:color w:val="000000"/>
          <w:sz w:val="28"/>
          <w:szCs w:val="28"/>
          <w:lang w:val="uk-UA"/>
        </w:rPr>
        <w:t xml:space="preserve"> </w:t>
      </w:r>
      <w:r w:rsidRPr="00E75E39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даного </w:t>
      </w:r>
      <w:r w:rsidRPr="00E75E39">
        <w:rPr>
          <w:rFonts w:ascii="Times New Roman" w:hAnsi="Times New Roman"/>
          <w:color w:val="000000"/>
          <w:sz w:val="28"/>
          <w:szCs w:val="28"/>
          <w:lang w:val="uk-UA"/>
        </w:rPr>
        <w:t xml:space="preserve">рішення покласти на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постійну комісію з питань управління об’єктами спільної власності територіальних громад району, житлово-комунального господарства, розвитку підприємництва та регуляторної політики.</w:t>
      </w:r>
    </w:p>
    <w:p w:rsidR="00956C9B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6C9B" w:rsidRPr="009327D9" w:rsidRDefault="00956C9B" w:rsidP="0083786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6C9B" w:rsidRPr="00E61386" w:rsidRDefault="00956C9B" w:rsidP="00217DCF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E61386">
        <w:rPr>
          <w:rFonts w:ascii="Times New Roman" w:hAnsi="Times New Roman"/>
          <w:sz w:val="28"/>
          <w:szCs w:val="24"/>
          <w:lang w:val="uk-UA" w:eastAsia="ru-RU"/>
        </w:rPr>
        <w:t>Голова районної ради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  <w:t xml:space="preserve"> 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>Д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>.</w:t>
      </w:r>
      <w:r>
        <w:rPr>
          <w:rFonts w:ascii="Times New Roman" w:hAnsi="Times New Roman"/>
          <w:sz w:val="28"/>
          <w:szCs w:val="24"/>
          <w:lang w:val="uk-UA" w:eastAsia="ru-RU"/>
        </w:rPr>
        <w:t>С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>.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Калінін</w:t>
      </w:r>
      <w:r w:rsidRPr="00E61386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</w:p>
    <w:p w:rsidR="00956C9B" w:rsidRDefault="00956C9B">
      <w:pPr>
        <w:rPr>
          <w:lang w:val="uk-UA"/>
        </w:rPr>
      </w:pPr>
    </w:p>
    <w:p w:rsidR="00956C9B" w:rsidRPr="00E61386" w:rsidRDefault="00956C9B" w:rsidP="00AA2EE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Проект 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>підготовлений</w:t>
      </w:r>
    </w:p>
    <w:p w:rsidR="00956C9B" w:rsidRPr="00E61386" w:rsidRDefault="00956C9B" w:rsidP="00AA2EE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sz w:val="24"/>
          <w:szCs w:val="24"/>
          <w:lang w:val="uk-UA" w:eastAsia="ru-RU"/>
        </w:rPr>
        <w:t>відділом освіти</w:t>
      </w:r>
      <w:r>
        <w:rPr>
          <w:rFonts w:ascii="Times New Roman" w:hAnsi="Times New Roman"/>
          <w:sz w:val="24"/>
          <w:szCs w:val="24"/>
          <w:lang w:val="uk-UA" w:eastAsia="ru-RU"/>
        </w:rPr>
        <w:t>, молоді та спорту</w:t>
      </w:r>
    </w:p>
    <w:p w:rsidR="00956C9B" w:rsidRPr="00E61386" w:rsidRDefault="00956C9B" w:rsidP="00AA2EE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sz w:val="24"/>
          <w:szCs w:val="24"/>
          <w:lang w:val="uk-UA" w:eastAsia="ru-RU"/>
        </w:rPr>
        <w:t>райдержадміністрації</w:t>
      </w:r>
    </w:p>
    <w:p w:rsidR="00956C9B" w:rsidRDefault="00956C9B" w:rsidP="00AA2EE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956C9B" w:rsidRDefault="00956C9B" w:rsidP="00AA2EE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В.о. начальника 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>відділу освіти</w:t>
      </w:r>
      <w:r>
        <w:rPr>
          <w:rFonts w:ascii="Times New Roman" w:hAnsi="Times New Roman"/>
          <w:sz w:val="24"/>
          <w:szCs w:val="24"/>
          <w:lang w:val="uk-UA" w:eastAsia="ru-RU"/>
        </w:rPr>
        <w:t>,</w:t>
      </w:r>
    </w:p>
    <w:p w:rsidR="00956C9B" w:rsidRPr="00E61386" w:rsidRDefault="00956C9B" w:rsidP="00AA2EE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 молоді та спорту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 xml:space="preserve"> райдержадміністрації         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 </w:t>
      </w:r>
      <w:r w:rsidRPr="00E61386">
        <w:rPr>
          <w:rFonts w:ascii="Times New Roman" w:hAnsi="Times New Roman"/>
          <w:sz w:val="24"/>
          <w:szCs w:val="24"/>
          <w:lang w:val="uk-UA" w:eastAsia="ru-RU"/>
        </w:rPr>
        <w:t xml:space="preserve">  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                       Т.О. Сергеева</w:t>
      </w:r>
    </w:p>
    <w:p w:rsidR="00956C9B" w:rsidRDefault="00956C9B" w:rsidP="00AA2EE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956C9B" w:rsidRDefault="00956C9B" w:rsidP="00AA2EE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E61386">
        <w:rPr>
          <w:rFonts w:ascii="Times New Roman" w:hAnsi="Times New Roman"/>
          <w:sz w:val="24"/>
          <w:szCs w:val="24"/>
          <w:lang w:val="uk-UA" w:eastAsia="ru-RU"/>
        </w:rPr>
        <w:t>Аркуш погодження додається.</w:t>
      </w: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>
      <w:pPr>
        <w:rPr>
          <w:lang w:val="uk-UA"/>
        </w:rPr>
      </w:pPr>
    </w:p>
    <w:p w:rsidR="00956C9B" w:rsidRDefault="00956C9B" w:rsidP="00AA2EE6">
      <w:pPr>
        <w:pStyle w:val="BodyText"/>
        <w:spacing w:after="0"/>
        <w:jc w:val="center"/>
      </w:pPr>
    </w:p>
    <w:p w:rsidR="00956C9B" w:rsidRDefault="00956C9B" w:rsidP="00AA2EE6">
      <w:pPr>
        <w:pStyle w:val="BodyText"/>
        <w:spacing w:after="0"/>
        <w:jc w:val="center"/>
      </w:pPr>
    </w:p>
    <w:p w:rsidR="00956C9B" w:rsidRPr="00881630" w:rsidRDefault="00956C9B" w:rsidP="00AA2EE6">
      <w:pPr>
        <w:pStyle w:val="BodyText"/>
        <w:spacing w:after="0"/>
        <w:jc w:val="center"/>
      </w:pPr>
      <w:r w:rsidRPr="00881630">
        <w:t>Пояснювальна записка</w:t>
      </w:r>
    </w:p>
    <w:p w:rsidR="00956C9B" w:rsidRDefault="00956C9B" w:rsidP="00AA2EE6">
      <w:pPr>
        <w:pStyle w:val="BodyText"/>
        <w:spacing w:after="0"/>
        <w:jc w:val="center"/>
      </w:pPr>
      <w:r w:rsidRPr="00881630">
        <w:t>до проекту рішення районної ради</w:t>
      </w:r>
    </w:p>
    <w:p w:rsidR="00956C9B" w:rsidRPr="000028BB" w:rsidRDefault="00956C9B" w:rsidP="00AA2EE6">
      <w:pPr>
        <w:spacing w:line="240" w:lineRule="auto"/>
        <w:jc w:val="both"/>
        <w:rPr>
          <w:sz w:val="28"/>
          <w:szCs w:val="28"/>
          <w:lang w:val="uk-UA"/>
        </w:rPr>
      </w:pPr>
      <w:r w:rsidRPr="00E75E39">
        <w:rPr>
          <w:rFonts w:ascii="Times New Roman" w:hAnsi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комунального закладу </w:t>
      </w:r>
      <w:r w:rsidRPr="00E75E39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>Науково-методичний центр</w:t>
      </w:r>
      <w:r w:rsidRPr="00E75E39">
        <w:rPr>
          <w:rFonts w:ascii="Times New Roman" w:hAnsi="Times New Roman"/>
          <w:sz w:val="28"/>
          <w:szCs w:val="28"/>
          <w:lang w:val="uk-UA"/>
        </w:rPr>
        <w:t>» Василівської районної ради Запорізької області</w:t>
      </w:r>
    </w:p>
    <w:p w:rsidR="00956C9B" w:rsidRDefault="00956C9B" w:rsidP="00AA2EE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81630">
        <w:rPr>
          <w:rFonts w:ascii="Times New Roman" w:hAnsi="Times New Roman"/>
          <w:sz w:val="28"/>
          <w:szCs w:val="28"/>
          <w:lang w:val="uk-UA"/>
        </w:rPr>
        <w:t>Даний проект рішення розроблено згідно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 xml:space="preserve">Наказу Міністерства освіти і науки  № 1119 від 08.12.2008р. </w:t>
      </w:r>
      <w:r w:rsidRPr="0089119A"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>вимог Бюджетного кодексу України від 08.07.2010 р. № 2456-</w:t>
      </w:r>
      <w:r w:rsidRPr="0089119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VI</w:t>
      </w:r>
      <w:r>
        <w:rPr>
          <w:rFonts w:ascii="Times New Roman" w:hAnsi="Times New Roman"/>
          <w:sz w:val="28"/>
          <w:szCs w:val="28"/>
          <w:lang w:val="uk-UA"/>
        </w:rPr>
        <w:t xml:space="preserve"> в зв’язку з оптимізацією та приведення порядку фінансування, штатного розпису у відповідність до установчих документів. Та з метою раціонального використання видатків на утримання комунального закладу «Науково-методичний центр» Василівської районної ради Запорізької області.</w:t>
      </w:r>
    </w:p>
    <w:p w:rsidR="00956C9B" w:rsidRDefault="00956C9B" w:rsidP="00AA2EE6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56C9B" w:rsidRPr="008E23A8" w:rsidRDefault="00956C9B" w:rsidP="00AA2EE6">
      <w:pPr>
        <w:ind w:firstLine="708"/>
        <w:jc w:val="both"/>
        <w:rPr>
          <w:lang w:val="uk-UA"/>
        </w:rPr>
      </w:pPr>
    </w:p>
    <w:p w:rsidR="00956C9B" w:rsidRDefault="00956C9B" w:rsidP="00AA2EE6">
      <w:pPr>
        <w:rPr>
          <w:rFonts w:ascii="Times New Roman" w:hAnsi="Times New Roman"/>
          <w:sz w:val="28"/>
          <w:szCs w:val="28"/>
          <w:lang w:val="uk-UA"/>
        </w:rPr>
      </w:pPr>
    </w:p>
    <w:p w:rsidR="00956C9B" w:rsidRPr="00881630" w:rsidRDefault="00956C9B" w:rsidP="00AA2EE6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В.о.начальника </w:t>
      </w:r>
      <w:r w:rsidRPr="00881630">
        <w:rPr>
          <w:rFonts w:ascii="Times New Roman" w:hAnsi="Times New Roman"/>
          <w:sz w:val="28"/>
          <w:szCs w:val="28"/>
          <w:lang w:val="uk-UA"/>
        </w:rPr>
        <w:t>відділу освіти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молоді та спорту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Василівської</w:t>
      </w:r>
      <w:r w:rsidRPr="00881630">
        <w:rPr>
          <w:rFonts w:ascii="Times New Roman" w:hAnsi="Times New Roman"/>
          <w:sz w:val="28"/>
          <w:szCs w:val="28"/>
          <w:lang w:val="uk-UA"/>
        </w:rPr>
        <w:t xml:space="preserve"> райдержадміністрації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Т.О. Сергеева</w:t>
      </w:r>
    </w:p>
    <w:p w:rsidR="00956C9B" w:rsidRPr="00881630" w:rsidRDefault="00956C9B" w:rsidP="00AA2EE6">
      <w:pPr>
        <w:pStyle w:val="BodyText"/>
        <w:spacing w:after="0"/>
      </w:pPr>
    </w:p>
    <w:sectPr w:rsidR="00956C9B" w:rsidRPr="00881630" w:rsidSect="00CB699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C9B" w:rsidRDefault="00956C9B" w:rsidP="00AA2EE6">
      <w:pPr>
        <w:spacing w:after="0" w:line="240" w:lineRule="auto"/>
      </w:pPr>
      <w:r>
        <w:separator/>
      </w:r>
    </w:p>
  </w:endnote>
  <w:endnote w:type="continuationSeparator" w:id="0">
    <w:p w:rsidR="00956C9B" w:rsidRDefault="00956C9B" w:rsidP="00AA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C9B" w:rsidRDefault="00956C9B" w:rsidP="00AA2EE6">
      <w:pPr>
        <w:spacing w:after="0" w:line="240" w:lineRule="auto"/>
      </w:pPr>
      <w:r>
        <w:separator/>
      </w:r>
    </w:p>
  </w:footnote>
  <w:footnote w:type="continuationSeparator" w:id="0">
    <w:p w:rsidR="00956C9B" w:rsidRDefault="00956C9B" w:rsidP="00AA2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9B" w:rsidRPr="00AA2EE6" w:rsidRDefault="00956C9B" w:rsidP="00AA2EE6">
    <w:pPr>
      <w:pStyle w:val="Header"/>
      <w:jc w:val="center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7867"/>
    <w:rsid w:val="000028BB"/>
    <w:rsid w:val="00040828"/>
    <w:rsid w:val="000F0340"/>
    <w:rsid w:val="00167A11"/>
    <w:rsid w:val="001B5A1E"/>
    <w:rsid w:val="001D0376"/>
    <w:rsid w:val="00217DCF"/>
    <w:rsid w:val="00230F51"/>
    <w:rsid w:val="00273F22"/>
    <w:rsid w:val="002D026E"/>
    <w:rsid w:val="005138E9"/>
    <w:rsid w:val="005A5B4A"/>
    <w:rsid w:val="00690523"/>
    <w:rsid w:val="006B5BBE"/>
    <w:rsid w:val="006D027A"/>
    <w:rsid w:val="006E1420"/>
    <w:rsid w:val="008049E2"/>
    <w:rsid w:val="00837867"/>
    <w:rsid w:val="00881630"/>
    <w:rsid w:val="0089119A"/>
    <w:rsid w:val="008E0868"/>
    <w:rsid w:val="008E23A8"/>
    <w:rsid w:val="009327D9"/>
    <w:rsid w:val="00956C9B"/>
    <w:rsid w:val="00983B97"/>
    <w:rsid w:val="00A53449"/>
    <w:rsid w:val="00AA2EE6"/>
    <w:rsid w:val="00B15C7C"/>
    <w:rsid w:val="00B538D3"/>
    <w:rsid w:val="00C65DAF"/>
    <w:rsid w:val="00C91318"/>
    <w:rsid w:val="00CB699A"/>
    <w:rsid w:val="00CD4794"/>
    <w:rsid w:val="00D40F40"/>
    <w:rsid w:val="00E035CD"/>
    <w:rsid w:val="00E062FC"/>
    <w:rsid w:val="00E61386"/>
    <w:rsid w:val="00E75E39"/>
    <w:rsid w:val="00E92E50"/>
    <w:rsid w:val="00EC444B"/>
    <w:rsid w:val="00ED2FD5"/>
    <w:rsid w:val="00F40B50"/>
    <w:rsid w:val="00F87264"/>
    <w:rsid w:val="00FA2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8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E0868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AA2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2EE6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AA2E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2EE6"/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99"/>
    <w:rsid w:val="00AA2EE6"/>
    <w:pPr>
      <w:spacing w:after="120" w:line="240" w:lineRule="auto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A2EE6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132</TotalTime>
  <Pages>3</Pages>
  <Words>452</Words>
  <Characters>2580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Олег</cp:lastModifiedBy>
  <cp:revision>8</cp:revision>
  <cp:lastPrinted>2013-07-22T10:36:00Z</cp:lastPrinted>
  <dcterms:created xsi:type="dcterms:W3CDTF">2013-07-19T06:42:00Z</dcterms:created>
  <dcterms:modified xsi:type="dcterms:W3CDTF">2013-07-22T12:59:00Z</dcterms:modified>
</cp:coreProperties>
</file>